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576ee1a" w14:textId="576ee1a">
      <w:pPr>
        <w:jc w:val="center"/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380A98">
        <w:rPr>
          <w:rFonts w:ascii="Arial" w:hAnsi="Arial" w:cs="Arial"/>
          <w:bCs/>
        </w:rPr>
        <w:t>Z A P I S N I K</w:t>
      </w:r>
    </w:p>
    <w:p w:rsidRPr="00380A98" w:rsidR="00657B11" w:rsidP="00657B11" w:rsidRDefault="00B4421B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13</w:t>
      </w:r>
      <w:r w:rsidRPr="00380A98" w:rsidR="005347BE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srpnja</w:t>
      </w:r>
      <w:r w:rsidR="004C4C64">
        <w:rPr>
          <w:rFonts w:ascii="Arial" w:hAnsi="Arial" w:cs="Arial"/>
          <w:bCs/>
        </w:rPr>
        <w:t xml:space="preserve"> 2022</w:t>
      </w:r>
      <w:r w:rsidRPr="00380A98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="00B4421B">
        <w:rPr>
          <w:rFonts w:ascii="Arial" w:hAnsi="Arial" w:cs="Arial"/>
        </w:rPr>
        <w:t xml:space="preserve">SLANICA </w:t>
      </w:r>
      <w:r w:rsidRPr="00AF5359" w:rsidR="00B4421B">
        <w:rPr>
          <w:rFonts w:ascii="Arial" w:hAnsi="Arial" w:cs="Arial"/>
        </w:rPr>
        <w:t>d.o.o.</w:t>
      </w:r>
      <w:r w:rsidR="00B4421B">
        <w:rPr>
          <w:rFonts w:ascii="Arial" w:hAnsi="Arial" w:cs="Arial"/>
        </w:rPr>
        <w:t xml:space="preserve"> u stečaju</w:t>
      </w:r>
      <w:r w:rsidRPr="00AF5359" w:rsidR="00B4421B">
        <w:rPr>
          <w:rFonts w:ascii="Arial" w:hAnsi="Arial" w:cs="Arial"/>
        </w:rPr>
        <w:t xml:space="preserve">, </w:t>
      </w:r>
      <w:r w:rsidR="00B4421B">
        <w:rPr>
          <w:rFonts w:ascii="Arial" w:hAnsi="Arial" w:cs="Arial"/>
        </w:rPr>
        <w:t>Rogoznica</w:t>
      </w:r>
      <w:r w:rsidRPr="00AF5359" w:rsidR="00B4421B">
        <w:rPr>
          <w:rFonts w:ascii="Arial" w:hAnsi="Arial" w:cs="Arial"/>
        </w:rPr>
        <w:t xml:space="preserve">, </w:t>
      </w:r>
      <w:r w:rsidR="00B4421B">
        <w:rPr>
          <w:rFonts w:ascii="Arial" w:hAnsi="Arial" w:cs="Arial"/>
        </w:rPr>
        <w:t>Nova VI 45</w:t>
      </w:r>
      <w:r w:rsidRPr="00AF5359" w:rsidR="00B4421B">
        <w:rPr>
          <w:rFonts w:ascii="Arial" w:hAnsi="Arial" w:cs="Arial"/>
        </w:rPr>
        <w:t xml:space="preserve">, OIB: </w:t>
      </w:r>
      <w:r w:rsidR="00B4421B">
        <w:rPr>
          <w:rFonts w:ascii="Arial" w:hAnsi="Arial" w:cs="Arial"/>
        </w:rPr>
        <w:t>94592750361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Ante Rubelj</w:t>
      </w:r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AE6251">
        <w:rPr>
          <w:rFonts w:ascii="Arial" w:hAnsi="Arial" w:cs="Arial"/>
        </w:rPr>
        <w:t>11</w:t>
      </w:r>
      <w:r w:rsidRPr="00380A98" w:rsidR="0095400C">
        <w:rPr>
          <w:rFonts w:ascii="Arial" w:hAnsi="Arial" w:cs="Arial"/>
        </w:rPr>
        <w:t>,</w:t>
      </w:r>
      <w:r w:rsidR="00AE6251">
        <w:rPr>
          <w:rFonts w:ascii="Arial" w:hAnsi="Arial" w:cs="Arial"/>
        </w:rPr>
        <w:t>45</w:t>
      </w:r>
      <w:r w:rsidRPr="00380A98">
        <w:rPr>
          <w:rFonts w:ascii="Arial" w:hAnsi="Arial" w:cs="Arial"/>
        </w:rPr>
        <w:t xml:space="preserve"> sati.</w:t>
      </w:r>
    </w:p>
    <w:p w:rsidRPr="00380A98" w:rsidR="0031656D" w:rsidP="00657B11" w:rsidRDefault="0031656D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380A98">
        <w:rPr>
          <w:rFonts w:ascii="Arial" w:hAnsi="Arial" w:cs="Arial"/>
        </w:rPr>
        <w:t>a</w:t>
      </w:r>
      <w:r w:rsidR="004C4C64">
        <w:rPr>
          <w:rFonts w:ascii="Arial" w:hAnsi="Arial" w:cs="Arial"/>
        </w:rPr>
        <w:t>n</w:t>
      </w:r>
      <w:r w:rsidRPr="00380A98" w:rsidR="001520A9">
        <w:rPr>
          <w:rFonts w:ascii="Arial" w:hAnsi="Arial" w:cs="Arial"/>
        </w:rPr>
        <w:t xml:space="preserve"> </w:t>
      </w:r>
      <w:r w:rsidR="00B4421B">
        <w:rPr>
          <w:rFonts w:ascii="Arial" w:hAnsi="Arial" w:cs="Arial"/>
        </w:rPr>
        <w:t>Marko Milošević</w:t>
      </w:r>
      <w:r w:rsidRPr="00380A98" w:rsidR="001520A9">
        <w:rPr>
          <w:rFonts w:ascii="Arial" w:hAnsi="Arial" w:cs="Arial"/>
        </w:rPr>
        <w:t>, stečajn</w:t>
      </w:r>
      <w:r w:rsidR="004C4C64">
        <w:rPr>
          <w:rFonts w:ascii="Arial" w:hAnsi="Arial" w:cs="Arial"/>
        </w:rPr>
        <w:t>i</w:t>
      </w:r>
      <w:r w:rsidRPr="00380A98" w:rsidR="001520A9">
        <w:rPr>
          <w:rFonts w:ascii="Arial" w:hAnsi="Arial" w:cs="Arial"/>
        </w:rPr>
        <w:t xml:space="preserve"> upravitelj.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="00610201" w:rsidP="00610201" w:rsidRDefault="00610201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  <w:r>
        <w:rPr>
          <w:rFonts w:ascii="Arial" w:hAnsi="Arial" w:cs="Arial"/>
        </w:rPr>
        <w:t>nitko</w:t>
      </w:r>
    </w:p>
    <w:p w:rsidR="00610201" w:rsidP="00610201" w:rsidRDefault="00610201">
      <w:pPr>
        <w:jc w:val="both"/>
        <w:rPr>
          <w:rFonts w:ascii="Arial" w:hAnsi="Arial" w:cs="Arial"/>
        </w:rPr>
      </w:pPr>
    </w:p>
    <w:p w:rsidR="00610201" w:rsidP="00610201" w:rsidRDefault="00610201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Javnost: Mario Morosavljević, stečajni upravitelj s B liste</w:t>
      </w:r>
    </w:p>
    <w:p w:rsidR="00EC7CB2" w:rsidP="001520A9" w:rsidRDefault="00EC7CB2">
      <w:pPr>
        <w:jc w:val="both"/>
        <w:rPr>
          <w:rFonts w:ascii="Arial" w:hAnsi="Arial" w:cs="Arial"/>
        </w:rPr>
      </w:pPr>
    </w:p>
    <w:p w:rsidR="00610201" w:rsidP="001520A9" w:rsidRDefault="006102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Nema uvjeta za održavanje izvještajnog ročišta.</w:t>
      </w:r>
    </w:p>
    <w:p w:rsidRPr="00380A98" w:rsidR="00B71E0E" w:rsidP="00B71E0E" w:rsidRDefault="00B71E0E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610201">
        <w:rPr>
          <w:rFonts w:ascii="Arial" w:hAnsi="Arial" w:cs="Arial"/>
        </w:rPr>
        <w:t>11</w:t>
      </w:r>
      <w:r w:rsidR="00043BE5">
        <w:rPr>
          <w:rFonts w:ascii="Arial" w:hAnsi="Arial" w:cs="Arial"/>
        </w:rPr>
        <w:t>,</w:t>
      </w:r>
      <w:r w:rsidR="00AE6251">
        <w:rPr>
          <w:rFonts w:ascii="Arial" w:hAnsi="Arial" w:cs="Arial"/>
        </w:rPr>
        <w:t>50</w:t>
      </w:r>
      <w:r w:rsidRPr="00380A98">
        <w:rPr>
          <w:rFonts w:ascii="Arial" w:hAnsi="Arial" w:cs="Arial"/>
        </w:rPr>
        <w:t xml:space="preserve"> sati.</w:t>
      </w: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DB052E" w:rsidP="00B71E0E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882B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FA5C37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FA5C37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FA5C37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FA5C3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1B6783" w:rsidP="007A1E4E" w:rsidRDefault="00657B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380A98">
      <w:rPr>
        <w:rStyle w:val="Brojstranice"/>
        <w:rFonts w:ascii="Arial" w:hAnsi="Arial" w:cs="Arial"/>
      </w:rPr>
      <w:fldChar w:fldCharType="begin"/>
    </w:r>
    <w:r w:rsidRPr="00380A98">
      <w:rPr>
        <w:rStyle w:val="Brojstranice"/>
        <w:rFonts w:ascii="Arial" w:hAnsi="Arial" w:cs="Arial"/>
      </w:rPr>
      <w:instrText xml:space="preserve">PAGE  </w:instrText>
    </w:r>
    <w:r w:rsidRPr="00380A98">
      <w:rPr>
        <w:rStyle w:val="Brojstranice"/>
        <w:rFonts w:ascii="Arial" w:hAnsi="Arial" w:cs="Arial"/>
      </w:rPr>
      <w:fldChar w:fldCharType="separate"/>
    </w:r>
    <w:r w:rsidR="00610201">
      <w:rPr>
        <w:rStyle w:val="Brojstranice"/>
        <w:rFonts w:ascii="Arial" w:hAnsi="Arial" w:cs="Arial"/>
        <w:noProof/>
      </w:rPr>
      <w:t>2</w:t>
    </w:r>
    <w:r w:rsidRPr="00380A98">
      <w:rPr>
        <w:rStyle w:val="Brojstranice"/>
        <w:rFonts w:ascii="Arial" w:hAnsi="Arial" w:cs="Arial"/>
      </w:rPr>
      <w:fldChar w:fldCharType="end"/>
    </w:r>
  </w:p>
  <w:p w:rsidRPr="00380A98" w:rsidR="001B6783" w:rsidP="00020988" w:rsidRDefault="00657B11">
    <w:pPr>
      <w:jc w:val="right"/>
      <w:rPr>
        <w:rFonts w:ascii="Arial" w:hAnsi="Arial" w:cs="Arial"/>
        <w:bCs/>
      </w:rPr>
    </w:pPr>
    <w:r w:rsidRPr="00380A98">
      <w:rPr>
        <w:rFonts w:ascii="Arial" w:hAnsi="Arial" w:cs="Arial"/>
      </w:rPr>
      <w:t>Posl.br.</w:t>
    </w:r>
    <w:r w:rsidRPr="00380A98">
      <w:rPr>
        <w:rFonts w:ascii="Arial" w:hAnsi="Arial" w:cs="Arial"/>
        <w:bCs/>
      </w:rPr>
      <w:t xml:space="preserve"> 1 St-</w:t>
    </w:r>
    <w:r w:rsidR="00B4421B">
      <w:rPr>
        <w:rFonts w:ascii="Arial" w:hAnsi="Arial" w:cs="Arial"/>
        <w:bCs/>
      </w:rPr>
      <w:t>562</w:t>
    </w:r>
    <w:r w:rsidRPr="00380A98" w:rsidR="000C28EF">
      <w:rPr>
        <w:rFonts w:ascii="Arial" w:hAnsi="Arial" w:cs="Arial"/>
        <w:bCs/>
      </w:rPr>
      <w:t>/</w:t>
    </w:r>
    <w:r w:rsidRPr="00380A98" w:rsidR="005347BE">
      <w:rPr>
        <w:rFonts w:ascii="Arial" w:hAnsi="Arial" w:cs="Arial"/>
        <w:bCs/>
      </w:rPr>
      <w:t>20</w:t>
    </w:r>
    <w:r w:rsidR="004C4C64">
      <w:rPr>
        <w:rFonts w:ascii="Arial" w:hAnsi="Arial" w:cs="Arial"/>
        <w:bCs/>
      </w:rPr>
      <w:t>21</w:t>
    </w:r>
    <w:r w:rsidRPr="00380A98" w:rsidR="000C28EF">
      <w:rPr>
        <w:rFonts w:ascii="Arial" w:hAnsi="Arial" w:cs="Arial"/>
        <w:bCs/>
      </w:rPr>
      <w:t>-</w:t>
    </w:r>
    <w:r w:rsidR="00B4421B">
      <w:rPr>
        <w:rFonts w:ascii="Arial" w:hAnsi="Arial" w:cs="Arial"/>
        <w:bCs/>
      </w:rPr>
      <w:t>45</w:t>
    </w:r>
  </w:p>
  <w:p w:rsidR="001B6783" w:rsidP="00D154FA" w:rsidRDefault="00FA5C37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1St-</w:t>
    </w:r>
    <w:r w:rsidR="00B4421B">
      <w:rPr>
        <w:rFonts w:ascii="Arial" w:hAnsi="Arial" w:cs="Arial"/>
      </w:rPr>
      <w:t>562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4C4C64">
      <w:rPr>
        <w:rFonts w:ascii="Arial" w:hAnsi="Arial" w:cs="Arial"/>
      </w:rPr>
      <w:t>21</w:t>
    </w:r>
    <w:r w:rsidRPr="00380A98" w:rsidR="007038D3">
      <w:rPr>
        <w:rFonts w:ascii="Arial" w:hAnsi="Arial" w:cs="Arial"/>
      </w:rPr>
      <w:t>-</w:t>
    </w:r>
    <w:r w:rsidR="00B4421B">
      <w:rPr>
        <w:rFonts w:ascii="Arial" w:hAnsi="Arial" w:cs="Arial"/>
      </w:rPr>
      <w:t>45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2"/>
  </w:num>
  <w:num w:numId="7">
    <w:abstractNumId w:val="2"/>
  </w:num>
  <w:num w:numId="8">
    <w:abstractNumId w:val="9"/>
  </w:num>
  <w:num w:numId="9">
    <w:abstractNumId w:val="7"/>
  </w:num>
  <w:num w:numId="10">
    <w:abstractNumId w:val="0"/>
  </w:num>
  <w:num w:numId="11">
    <w:abstractNumId w:val="10"/>
  </w:num>
  <w:num w:numId="12">
    <w:abstractNumId w:val="8"/>
  </w:num>
  <w:num w:numId="1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spidmax="245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54CC2"/>
    <w:rsid w:val="00063729"/>
    <w:rsid w:val="000731B4"/>
    <w:rsid w:val="000A03F1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45BB5"/>
    <w:rsid w:val="00267DF9"/>
    <w:rsid w:val="0028068C"/>
    <w:rsid w:val="002815C9"/>
    <w:rsid w:val="00290BF8"/>
    <w:rsid w:val="002A4BEE"/>
    <w:rsid w:val="002B5261"/>
    <w:rsid w:val="002F1AFB"/>
    <w:rsid w:val="002F2753"/>
    <w:rsid w:val="003071EA"/>
    <w:rsid w:val="00315E67"/>
    <w:rsid w:val="003162C4"/>
    <w:rsid w:val="0031656D"/>
    <w:rsid w:val="003414B4"/>
    <w:rsid w:val="00350DF4"/>
    <w:rsid w:val="0036059B"/>
    <w:rsid w:val="003730D3"/>
    <w:rsid w:val="00375D8C"/>
    <w:rsid w:val="00380A98"/>
    <w:rsid w:val="003C74D2"/>
    <w:rsid w:val="003F57C0"/>
    <w:rsid w:val="00401F7E"/>
    <w:rsid w:val="00412A24"/>
    <w:rsid w:val="00415A5B"/>
    <w:rsid w:val="004202A7"/>
    <w:rsid w:val="0042042A"/>
    <w:rsid w:val="00437B7A"/>
    <w:rsid w:val="00440511"/>
    <w:rsid w:val="00484DE2"/>
    <w:rsid w:val="00485D76"/>
    <w:rsid w:val="004A5C03"/>
    <w:rsid w:val="004A6F48"/>
    <w:rsid w:val="004C4C64"/>
    <w:rsid w:val="004D6AEE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D07B7"/>
    <w:rsid w:val="005D6822"/>
    <w:rsid w:val="005E4C12"/>
    <w:rsid w:val="00601119"/>
    <w:rsid w:val="00604457"/>
    <w:rsid w:val="00610201"/>
    <w:rsid w:val="006410B6"/>
    <w:rsid w:val="00643F81"/>
    <w:rsid w:val="00654178"/>
    <w:rsid w:val="00656E41"/>
    <w:rsid w:val="00657B11"/>
    <w:rsid w:val="0066646A"/>
    <w:rsid w:val="00685F4D"/>
    <w:rsid w:val="006A16E6"/>
    <w:rsid w:val="006B1A22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F6642"/>
    <w:rsid w:val="008116D6"/>
    <w:rsid w:val="00815A22"/>
    <w:rsid w:val="0081772F"/>
    <w:rsid w:val="008204C8"/>
    <w:rsid w:val="008443C3"/>
    <w:rsid w:val="008502F3"/>
    <w:rsid w:val="008561BA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2F6A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E6251"/>
    <w:rsid w:val="00AF41BC"/>
    <w:rsid w:val="00AF4EC4"/>
    <w:rsid w:val="00B05ACA"/>
    <w:rsid w:val="00B27AB3"/>
    <w:rsid w:val="00B31B65"/>
    <w:rsid w:val="00B41397"/>
    <w:rsid w:val="00B4421B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3251E"/>
    <w:rsid w:val="00C5051F"/>
    <w:rsid w:val="00C50BF3"/>
    <w:rsid w:val="00C72B43"/>
    <w:rsid w:val="00C7364B"/>
    <w:rsid w:val="00C9447A"/>
    <w:rsid w:val="00C96E55"/>
    <w:rsid w:val="00CB067D"/>
    <w:rsid w:val="00CB42C8"/>
    <w:rsid w:val="00CB7074"/>
    <w:rsid w:val="00CD316F"/>
    <w:rsid w:val="00CE4E13"/>
    <w:rsid w:val="00CF4076"/>
    <w:rsid w:val="00CF7C56"/>
    <w:rsid w:val="00D11390"/>
    <w:rsid w:val="00D41701"/>
    <w:rsid w:val="00D717FD"/>
    <w:rsid w:val="00D87D2B"/>
    <w:rsid w:val="00DA1EB0"/>
    <w:rsid w:val="00DA3F93"/>
    <w:rsid w:val="00DB052E"/>
    <w:rsid w:val="00DD029C"/>
    <w:rsid w:val="00DD3263"/>
    <w:rsid w:val="00DE500C"/>
    <w:rsid w:val="00E01751"/>
    <w:rsid w:val="00E160EE"/>
    <w:rsid w:val="00E37447"/>
    <w:rsid w:val="00E408C6"/>
    <w:rsid w:val="00E412F2"/>
    <w:rsid w:val="00E47A68"/>
    <w:rsid w:val="00E728DE"/>
    <w:rsid w:val="00EA4B7D"/>
    <w:rsid w:val="00EC7CB2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17A01"/>
    <w:rsid w:val="00F20E59"/>
    <w:rsid w:val="00F32413"/>
    <w:rsid w:val="00F6091C"/>
    <w:rsid w:val="00F61CF1"/>
    <w:rsid w:val="00F62A91"/>
    <w:rsid w:val="00F67F47"/>
    <w:rsid w:val="00F74415"/>
    <w:rsid w:val="00F82049"/>
    <w:rsid w:val="00FA5438"/>
    <w:rsid w:val="00FA5C37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45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A5C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A5C37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A5C37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A5C37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A5C37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5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C3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C37"/>
    <w:rPr>
      <w:rFonts w:ascii="Arial" w:cs="Arial" w:hAnsi="Arial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C37"/>
    <w:rPr>
      <w:rFonts w:ascii="Arial" w:cs="Arial" w:hAnsi="Arial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C37"/>
    <w:rPr>
      <w:rFonts w:ascii="Arial" w:cs="Arial" w:hAnsi="Arial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13. srpnja 2022.</izvorni_sadrzaj>
    <derivirana_varijabla naziv="DomainObject.StvarniPocetakDatum_1">13. srpnja 2022.</derivirana_varijabla>
  </DomainObject.StvarniPocetakDatum>
  <DomainObject.StvarniZavrsetakDatum>
    <izvorni_sadrzaj>13. srpnja 2022.</izvorni_sadrzaj>
    <derivirana_varijabla naziv="DomainObject.StvarniZavrsetakDatum_1">13. srpnja 2022.</derivirana_varijabla>
  </DomainObject.StvarniZavrsetakDatum>
  <DomainObject.PlaniraniZavrsetakDatum>
    <izvorni_sadrzaj>13. srpnja 2022.</izvorni_sadrzaj>
    <derivirana_varijabla naziv="DomainObject.PlaniraniZavrsetakDatum_1">13. srpnja 2022.</derivirana_varijabla>
  </DomainObject.PlaniraniZavrsetakDatum>
  <DomainObject.PlaniraniPocetakDatum>
    <izvorni_sadrzaj>13. srpnja 2022.</izvorni_sadrzaj>
    <derivirana_varijabla naziv="DomainObject.PlaniraniPocetakDatum_1">13. srpnja 2022.</derivirana_varijabla>
  </DomainObject.PlaniraniPocetakDatum>
  <DomainObject.StvarniPocetakVrijeme>
    <izvorni_sadrzaj>11:45</izvorni_sadrzaj>
    <derivirana_varijabla naziv="DomainObject.StvarniPocetakVrijeme_1">11:45</derivirana_varijabla>
  </DomainObject.StvarniPocetakVrijeme>
  <DomainObject.StvarniZavrsetakVrijeme>
    <izvorni_sadrzaj>11:50</izvorni_sadrzaj>
    <derivirana_varijabla naziv="DomainObject.StvarniZavrsetakVrijeme_1">11:50</derivirana_varijabla>
  </DomainObject.StvarniZavrsetakVrijeme>
  <DomainObject.PlaniraniZavrsetakVrijeme>
    <izvorni_sadrzaj>11:59</izvorni_sadrzaj>
    <derivirana_varijabla naziv="DomainObject.PlaniraniZavrsetakVrijeme_1">11:59</derivirana_varijabla>
  </DomainObject.PlaniraniZavrsetakVrijeme>
  <DomainObject.PlaniraniPocetakVrijeme>
    <izvorni_sadrzaj>11:45</izvorni_sadrzaj>
    <derivirana_varijabla naziv="DomainObject.PlaniraniPocetakVrijeme_1">11:45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srpnja 2022.</izvorni_sadrzaj>
    <derivirana_varijabla naziv="DomainObject.Zapisnik.DatumKreiranja_1">14.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St-562/2021-48</izvorni_sadrzaj>
    <derivirana_varijabla naziv="DomainObject.Zapisnik.Oznaka_1">St-562/2021-48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2021.</izvorni_sadrzaj>
    <derivirana_varijabla naziv="DomainObject.Predmet.DatumOsnivanja_1">15.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St-562/2021</izvorni_sadrzaj>
    <derivirana_varijabla naziv="DomainObject.Predmet.OznakaBroj_1">St-562/2021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SLANICA d.o.o. za pružanje turističkih usluga</izvorni_sadrzaj>
    <derivirana_varijabla naziv="DomainObject.Predmet.ProtustrankaFormated_1">  SLANICA d.o.o. za pružanje turističkih usluga</derivirana_varijabla>
  </DomainObject.Predmet.ProtustrankaFormated>
  <DomainObject.Predmet.ProtustrankaFormatedOIB>
    <izvorni_sadrzaj>  SLANICA d.o.o. za pružanje turističkih usluga, OIB 94592750361</izvorni_sadrzaj>
    <derivirana_varijabla naziv="DomainObject.Predmet.ProtustrankaFormatedOIB_1">  SLANICA d.o.o. za pružanje turističkih usluga, OIB 94592750361</derivirana_varijabla>
  </DomainObject.Predmet.ProtustrankaFormatedOIB>
  <DomainObject.Predmet.ProtustrankaFormatedWithAdress>
    <izvorni_sadrzaj> SLANICA d.o.o. za pružanje turističkih usluga, Nova VI 45, 22202 Rogoznica</izvorni_sadrzaj>
    <derivirana_varijabla naziv="DomainObject.Predmet.ProtustrankaFormatedWithAdress_1"> SLANICA d.o.o. za pružanje turističkih usluga, Nova VI 45, 22202 Rogoznica</derivirana_varijabla>
  </DomainObject.Predmet.ProtustrankaFormatedWithAdress>
  <DomainObject.Predmet.ProtustrankaFormatedWithAdressOIB>
    <izvorni_sadrzaj> SLANICA d.o.o. za pružanje turističkih usluga, OIB 94592750361, Nova VI 45, 22202 Rogoznica</izvorni_sadrzaj>
    <derivirana_varijabla naziv="DomainObject.Predmet.ProtustrankaFormatedWithAdressOIB_1"> SLANICA d.o.o. za pružanje turističkih usluga, OIB 94592750361, Nova VI 45, 22202 Rogoznica</derivirana_varijabla>
  </DomainObject.Predmet.ProtustrankaFormatedWithAdressOIB>
  <DomainObject.Predmet.ProtustrankaWithAdress>
    <izvorni_sadrzaj>SLANICA d.o.o. za pružanje turističkih usluga Nova VI 45, 22202 Rogoznica</izvorni_sadrzaj>
    <derivirana_varijabla naziv="DomainObject.Predmet.ProtustrankaWithAdress_1">SLANICA d.o.o. za pružanje turističkih usluga Nova VI 45, 22202 Rogoznica</derivirana_varijabla>
  </DomainObject.Predmet.ProtustrankaWithAdress>
  <DomainObject.Predmet.ProtustrankaWithAdressOIB>
    <izvorni_sadrzaj>SLANICA d.o.o. za pružanje turističkih usluga, OIB 94592750361, Nova VI 45, 22202 Rogoznica</izvorni_sadrzaj>
    <derivirana_varijabla naziv="DomainObject.Predmet.ProtustrankaWithAdressOIB_1">SLANICA d.o.o. za pružanje turističkih usluga, OIB 94592750361, Nova VI 45, 22202 Rogoznica</derivirana_varijabla>
  </DomainObject.Predmet.ProtustrankaWithAdressOIB>
  <DomainObject.Predmet.ProtustrankaNazivFormated>
    <izvorni_sadrzaj>SLANICA d.o.o. za pružanje turističkih usluga</izvorni_sadrzaj>
    <derivirana_varijabla naziv="DomainObject.Predmet.ProtustrankaNazivFormated_1">SLANICA d.o.o. za pružanje turističkih usluga</derivirana_varijabla>
  </DomainObject.Predmet.ProtustrankaNazivFormated>
  <DomainObject.Predmet.ProtustrankaNazivFormatedOIB>
    <izvorni_sadrzaj>SLANICA d.o.o. za pružanje turističkih usluga, OIB 94592750361</izvorni_sadrzaj>
    <derivirana_varijabla naziv="DomainObject.Predmet.ProtustrankaNazivFormatedOIB_1">SLANICA d.o.o. za pružanje turističkih usluga, OIB 94592750361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SLANICA d.o.o. za pružanje turističkih usluga; Zlatko Plavšić; Zlatko Plavšić</izvorni_sadrzaj>
    <derivirana_varijabla naziv="DomainObject.Predmet.StrankaFormated_1">  SLANICA d.o.o. za pružanje turističkih usluga; Zlatko Plavšić; Zlatko Plavšić</derivirana_varijabla>
  </DomainObject.Predmet.StrankaFormated>
  <DomainObject.Predmet.StrankaFormatedOIB>
    <izvorni_sadrzaj>  SLANICA d.o.o. za pružanje turističkih usluga, OIB 94592750361; Zlatko Plavšić, OIB 65607439679; Zlatko Plavšić, OIB 65607439679</izvorni_sadrzaj>
    <derivirana_varijabla naziv="DomainObject.Predmet.StrankaFormatedOIB_1">  SLANICA d.o.o. za pružanje turističkih usluga, OIB 94592750361; Zlatko Plavšić, OIB 65607439679; Zlatko Plavšić, OIB 65607439679</derivirana_varijabla>
  </DomainObject.Predmet.StrankaFormatedOIB>
  <DomainObject.Predmet.StrankaFormatedWithAdress>
    <izvorni_sadrzaj> SLANICA d.o.o. za pružanje turističkih usluga, Nova VI 45, 22202 Rogoznica; Zlatko Plavšić, Nova Vi 45, 22202 Rogoznica; Zlatko Plavšić, Nova Vi 45, 22202 Rogoznica</izvorni_sadrzaj>
    <derivirana_varijabla naziv="DomainObject.Predmet.StrankaFormatedWithAdress_1"> SLANICA d.o.o. za pružanje turističkih usluga, Nova VI 45, 22202 Rogoznica; Zlatko Plavšić, Nova Vi 45, 22202 Rogoznica; Zlatko Plavšić, Nova Vi 45, 22202 Rogoznica</derivirana_varijabla>
  </DomainObject.Predmet.StrankaFormatedWithAdress>
  <DomainObject.Predmet.StrankaFormatedWithAdressOIB>
    <izvorni_sadrzaj> SLANICA d.o.o. za pružanje turističkih usluga, OIB 94592750361, Nova VI 45, 22202 Rogoznica; Zlatko Plavšić, OIB 65607439679, Nova Vi 45, 22202 Rogoznica; Zlatko Plavšić, OIB 65607439679, Nova Vi 45, 22202 Rogoznica</izvorni_sadrzaj>
    <derivirana_varijabla naziv="DomainObject.Predmet.StrankaFormatedWithAdressOIB_1"> SLANICA d.o.o. za pružanje turističkih usluga, OIB 94592750361, Nova VI 45, 22202 Rogoznica; Zlatko Plavšić, OIB 65607439679, Nova Vi 45, 22202 Rogoznica; Zlatko Plavšić, OIB 65607439679, Nova Vi 45, 22202 Rogoznica</derivirana_varijabla>
  </DomainObject.Predmet.StrankaFormatedWithAdressOIB>
  <DomainObject.Predmet.StrankaWithAdress>
    <izvorni_sadrzaj>SLANICA d.o.o. za pružanje turističkih usluga Nova VI 45,22202 Rogoznica,Zlatko Plavšić Nova Vi 45,22202 Rogoznica,Zlatko Plavšić Nova Vi 45,22202 Rogoznica</izvorni_sadrzaj>
    <derivirana_varijabla naziv="DomainObject.Predmet.StrankaWithAdress_1">SLANICA d.o.o. za pružanje turističkih usluga Nova VI 45,22202 Rogoznica,Zlatko Plavšić Nova Vi 45,22202 Rogoznica,Zlatko Plavšić Nova Vi 45,22202 Rogoznica</derivirana_varijabla>
  </DomainObject.Predmet.StrankaWithAdress>
  <DomainObject.Predmet.StrankaWithAdressOIB>
    <izvorni_sadrzaj>SLANICA d.o.o. za pružanje turističkih usluga, OIB 94592750361, Nova VI 45,22202 Rogoznica,Zlatko Plavšić, OIB 65607439679, Nova Vi 45,22202 Rogoznica,Zlatko Plavšić, OIB 65607439679, Nova Vi 45,22202 Rogoznica</izvorni_sadrzaj>
    <derivirana_varijabla naziv="DomainObject.Predmet.StrankaWithAdressOIB_1">SLANICA d.o.o. za pružanje turističkih usluga, OIB 94592750361, Nova VI 45,22202 Rogoznica,Zlatko Plavšić, OIB 65607439679, Nova Vi 45,22202 Rogoznica,Zlatko Plavšić, OIB 65607439679, Nova Vi 45,22202 Rogoznica</derivirana_varijabla>
  </DomainObject.Predmet.StrankaWithAdressOIB>
  <DomainObject.Predmet.StrankaNazivFormated>
    <izvorni_sadrzaj>SLANICA d.o.o. za pružanje turističkih usluga,Zlatko Plavšić,Zlatko Plavšić</izvorni_sadrzaj>
    <derivirana_varijabla naziv="DomainObject.Predmet.StrankaNazivFormated_1">SLANICA d.o.o. za pružanje turističkih usluga,Zlatko Plavšić,Zlatko Plavšić</derivirana_varijabla>
  </DomainObject.Predmet.StrankaNazivFormated>
  <DomainObject.Predmet.StrankaNazivFormatedOIB>
    <izvorni_sadrzaj>SLANICA d.o.o. za pružanje turističkih usluga, OIB 94592750361,Zlatko Plavšić, OIB 65607439679,Zlatko Plavšić, OIB 65607439679</izvorni_sadrzaj>
    <derivirana_varijabla naziv="DomainObject.Predmet.StrankaNazivFormatedOIB_1">SLANICA d.o.o. za pružanje turističkih usluga, OIB 94592750361,Zlatko Plavšić, OIB 65607439679,Zlatko Plavšić, OIB 65607439679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SLANICA d.o.o. za pružanje turističkih usluga</item>
      <item>Zlatko Plavšić</item>
      <item>Zlatko Plavšić</item>
    </izvorni_sadrzaj>
    <derivirana_varijabla naziv="DomainObject.Predmet.StrankaListFormated_1">
      <item>SLANICA d.o.o. za pružanje turističkih usluga</item>
      <item>Zlatko Plavšić</item>
      <item>Zlatko Plavšić</item>
    </derivirana_varijabla>
  </DomainObject.Predmet.StrankaListFormated>
  <DomainObject.Predmet.StrankaListFormatedOIB>
    <izvorni_sadrzaj>
      <item>SLANICA d.o.o. za pružanje turističkih usluga, OIB 94592750361</item>
      <item>Zlatko Plavšić, OIB 65607439679</item>
      <item>Zlatko Plavšić, OIB 65607439679</item>
    </izvorni_sadrzaj>
    <derivirana_varijabla naziv="DomainObject.Predmet.StrankaListFormatedOIB_1">
      <item>SLANICA d.o.o. za pružanje turističkih usluga, OIB 94592750361</item>
      <item>Zlatko Plavšić, OIB 65607439679</item>
      <item>Zlatko Plavšić, OIB 65607439679</item>
    </derivirana_varijabla>
  </DomainObject.Predmet.StrankaListFormatedOIB>
  <DomainObject.Predmet.StrankaListFormatedWithAdress>
    <izvorni_sadrzaj>
      <item>SLANICA d.o.o. za pružanje turističkih usluga, Nova VI 45, 22202 Rogoznica</item>
      <item>Zlatko Plavšić, Nova Vi 45, 22202 Rogoznica</item>
      <item>Zlatko Plavšić, Nova Vi 45, 22202 Rogoznica</item>
    </izvorni_sadrzaj>
    <derivirana_varijabla naziv="DomainObject.Predmet.StrankaListFormatedWithAdress_1">
      <item>SLANICA d.o.o. za pružanje turističkih usluga, Nova VI 45, 22202 Rogoznica</item>
      <item>Zlatko Plavšić, Nova Vi 45, 22202 Rogoznica</item>
      <item>Zlatko Plavšić, Nova Vi 45, 22202 Rogoznica</item>
    </derivirana_varijabla>
  </DomainObject.Predmet.StrankaListFormatedWithAdress>
  <DomainObject.Predmet.StrankaListFormatedWithAdressOIB>
    <izvorni_sadrzaj>
      <item>SLANICA d.o.o. za pružanje turističkih usluga, OIB 94592750361, Nova VI 45, 22202 Rogoznica</item>
      <item>Zlatko Plavšić, OIB 65607439679, Nova Vi 45, 22202 Rogoznica</item>
      <item>Zlatko Plavšić, OIB 65607439679, Nova Vi 45, 22202 Rogoznica</item>
    </izvorni_sadrzaj>
    <derivirana_varijabla naziv="DomainObject.Predmet.StrankaListFormatedWithAdressOIB_1">
      <item>SLANICA d.o.o. za pružanje turističkih usluga, OIB 94592750361, Nova VI 45, 22202 Rogoznica</item>
      <item>Zlatko Plavšić, OIB 65607439679, Nova Vi 45, 22202 Rogoznica</item>
      <item>Zlatko Plavšić, OIB 65607439679, Nova Vi 45, 22202 Rogoznica</item>
    </derivirana_varijabla>
  </DomainObject.Predmet.StrankaListFormatedWithAdressOIB>
  <DomainObject.Predmet.StrankaListNazivFormated>
    <izvorni_sadrzaj>
      <item>SLANICA d.o.o. za pružanje turističkih usluga</item>
      <item>Zlatko Plavšić</item>
      <item>Zlatko Plavšić</item>
    </izvorni_sadrzaj>
    <derivirana_varijabla naziv="DomainObject.Predmet.StrankaListNazivFormated_1">
      <item>SLANICA d.o.o. za pružanje turističkih usluga</item>
      <item>Zlatko Plavšić</item>
      <item>Zlatko Plavšić</item>
    </derivirana_varijabla>
  </DomainObject.Predmet.StrankaListNazivFormated>
  <DomainObject.Predmet.StrankaListNazivFormatedOIB>
    <izvorni_sadrzaj>
      <item>SLANICA d.o.o. za pružanje turističkih usluga, OIB 94592750361</item>
      <item>Zlatko Plavšić, OIB 65607439679</item>
      <item>Zlatko Plavšić, OIB 65607439679</item>
    </izvorni_sadrzaj>
    <derivirana_varijabla naziv="DomainObject.Predmet.StrankaListNazivFormatedOIB_1">
      <item>SLANICA d.o.o. za pružanje turističkih usluga, OIB 94592750361</item>
      <item>Zlatko Plavšić, OIB 65607439679</item>
      <item>Zlatko Plavšić, OIB 65607439679</item>
    </derivirana_varijabla>
  </DomainObject.Predmet.StrankaListNazivFormatedOIB>
  <DomainObject.Predmet.ProtuStrankaListFormated>
    <izvorni_sadrzaj>
      <item>SLANICA d.o.o. za pružanje turističkih usluga</item>
    </izvorni_sadrzaj>
    <derivirana_varijabla naziv="DomainObject.Predmet.ProtuStrankaListFormated_1">
      <item>SLANICA d.o.o. za pružanje turističkih usluga</item>
    </derivirana_varijabla>
  </DomainObject.Predmet.ProtuStrankaListFormated>
  <DomainObject.Predmet.ProtuStrankaListFormatedOIB>
    <izvorni_sadrzaj>
      <item>SLANICA d.o.o. za pružanje turističkih usluga, OIB 94592750361</item>
    </izvorni_sadrzaj>
    <derivirana_varijabla naziv="DomainObject.Predmet.ProtuStrankaListFormatedOIB_1">
      <item>SLANICA d.o.o. za pružanje turističkih usluga, OIB 94592750361</item>
    </derivirana_varijabla>
  </DomainObject.Predmet.ProtuStrankaListFormatedOIB>
  <DomainObject.Predmet.ProtuStrankaListFormatedWithAdress>
    <izvorni_sadrzaj>
      <item>SLANICA d.o.o. za pružanje turističkih usluga, Nova VI 45, 22202 Rogoznica</item>
    </izvorni_sadrzaj>
    <derivirana_varijabla naziv="DomainObject.Predmet.ProtuStrankaListFormatedWithAdress_1">
      <item>SLANICA d.o.o. za pružanje turističkih usluga, Nova VI 45, 22202 Rogoznica</item>
    </derivirana_varijabla>
  </DomainObject.Predmet.ProtuStrankaListFormatedWithAdress>
  <DomainObject.Predmet.ProtuStrankaListFormatedWithAdressOIB>
    <izvorni_sadrzaj>
      <item>SLANICA d.o.o. za pružanje turističkih usluga, OIB 94592750361, Nova VI 45, 22202 Rogoznica</item>
    </izvorni_sadrzaj>
    <derivirana_varijabla naziv="DomainObject.Predmet.ProtuStrankaListFormatedWithAdressOIB_1">
      <item>SLANICA d.o.o. za pružanje turističkih usluga, OIB 94592750361, Nova VI 45, 22202 Rogoznica</item>
    </derivirana_varijabla>
  </DomainObject.Predmet.ProtuStrankaListFormatedWithAdressOIB>
  <DomainObject.Predmet.ProtuStrankaListNazivFormated>
    <izvorni_sadrzaj>
      <item>SLANICA d.o.o. za pružanje turističkih usluga</item>
    </izvorni_sadrzaj>
    <derivirana_varijabla naziv="DomainObject.Predmet.ProtuStrankaListNazivFormated_1">
      <item>SLANICA d.o.o. za pružanje turističkih usluga</item>
    </derivirana_varijabla>
  </DomainObject.Predmet.ProtuStrankaListNazivFormated>
  <DomainObject.Predmet.ProtuStrankaListNazivFormatedOIB>
    <izvorni_sadrzaj>
      <item>SLANICA d.o.o. za pružanje turističkih usluga, OIB 94592750361</item>
    </izvorni_sadrzaj>
    <derivirana_varijabla naziv="DomainObject.Predmet.ProtuStrankaListNazivFormatedOIB_1">
      <item>SLANICA d.o.o. za pružanje turističkih usluga, OIB 94592750361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srpnja 2022.</izvorni_sadrzaj>
    <derivirana_varijabla naziv="DomainObject.Datum_1">14. srpnja 2022.</derivirana_varijabla>
  </DomainObject.Datum>
  <DomainObject.PoslovniBrojDokumenta>
    <izvorni_sadrzaj>St-562/2021-48</izvorni_sadrzaj>
    <derivirana_varijabla naziv="DomainObject.PoslovniBrojDokumenta_1">St-562/2021-48</derivirana_varijabla>
  </DomainObject.PoslovniBrojDokumenta>
  <DomainObject.Predmet.StrankaIDrugi>
    <izvorni_sadrzaj>SLANICA d.o.o. za pružanje turističkih usluga i dr.</izvorni_sadrzaj>
    <derivirana_varijabla naziv="DomainObject.Predmet.StrankaIDrugi_1">SLANICA d.o.o. za pružanje turističkih usluga i dr.</derivirana_varijabla>
  </DomainObject.Predmet.StrankaIDrugi>
  <DomainObject.Predmet.ProtustrankaIDrugi>
    <izvorni_sadrzaj>SLANICA d.o.o. za pružanje turističkih usluga</izvorni_sadrzaj>
    <derivirana_varijabla naziv="DomainObject.Predmet.ProtustrankaIDrugi_1">SLANICA d.o.o. za pružanje turističkih usluga</derivirana_varijabla>
  </DomainObject.Predmet.ProtustrankaIDrugi>
  <DomainObject.Predmet.StrankaIDrugiAdressOIB>
    <izvorni_sadrzaj>SLANICA d.o.o. za pružanje turističkih usluga, OIB 94592750361, Nova VI 45, 22202 Rogoznica i dr.</izvorni_sadrzaj>
    <derivirana_varijabla naziv="DomainObject.Predmet.StrankaIDrugiAdressOIB_1">SLANICA d.o.o. za pružanje turističkih usluga, OIB 94592750361, Nova VI 45, 22202 Rogoznica i dr.</derivirana_varijabla>
  </DomainObject.Predmet.StrankaIDrugiAdressOIB>
  <DomainObject.Predmet.ProtustrankaIDrugiAdressOIB>
    <izvorni_sadrzaj>SLANICA d.o.o. za pružanje turističkih usluga, OIB 94592750361, Nova VI 45, 22202 Rogoznica</izvorni_sadrzaj>
    <derivirana_varijabla naziv="DomainObject.Predmet.ProtustrankaIDrugiAdressOIB_1">SLANICA d.o.o. za pružanje turističkih usluga, OIB 94592750361, Nova VI 45,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SLANICA d.o.o. za pružanje turističkih usluga</item>
      <item>Zlatko Plavšić</item>
      <item>SLANICA d.o.o. za pružanje turističkih usluga</item>
      <item>Zlatko Plavšić</item>
    </izvorni_sadrzaj>
    <derivirana_varijabla naziv="DomainObject.Predmet.SudioniciListNaziv_1">
      <item>SLANICA d.o.o. za pružanje turističkih usluga</item>
      <item>Zlatko Plavšić</item>
      <item>SLANICA d.o.o. za pružanje turističkih usluga</item>
      <item>Zlatko Plavšić</item>
    </derivirana_varijabla>
  </DomainObject.Predmet.SudioniciListNaziv>
  <DomainObject.Predmet.SudioniciListAdressOIB>
    <izvorni_sadrzaj>
      <item>SLANICA d.o.o. za pružanje turističkih usluga, OIB 94592750361, Nova VI 45,22202 Rogoznica</item>
      <item>Zlatko Plavšić, OIB 65607439679, Nova Vi 45,22202 Rogoznica</item>
      <item>SLANICA d.o.o. za pružanje turističkih usluga, OIB 94592750361, Nova VI 45,22202 Rogoznica</item>
      <item>Zlatko Plavšić, OIB 65607439679, Nova Vi 45,22202 Rogoznica</item>
    </izvorni_sadrzaj>
    <derivirana_varijabla naziv="DomainObject.Predmet.SudioniciListAdressOIB_1">
      <item>SLANICA d.o.o. za pružanje turističkih usluga, OIB 94592750361, Nova VI 45,22202 Rogoznica</item>
      <item>Zlatko Plavšić, OIB 65607439679, Nova Vi 45,22202 Rogoznica</item>
      <item>SLANICA d.o.o. za pružanje turističkih usluga, OIB 94592750361, Nova VI 45,22202 Rogoznica</item>
      <item>Zlatko Plavšić, OIB 65607439679, Nova Vi 45,22202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94592750361</item>
      <item>, OIB 65607439679</item>
      <item>, OIB 94592750361</item>
      <item>, OIB 65607439679</item>
    </izvorni_sadrzaj>
    <derivirana_varijabla naziv="DomainObject.Predmet.SudioniciListNazivOIB_1">
      <item>, OIB 94592750361</item>
      <item>, OIB 65607439679</item>
      <item>, OIB 94592750361</item>
      <item>, OIB 65607439679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Milošević, OIB 05183008196, Lovinčićeva 7, 10000 Zagreb</item>
    </izvorni_sadrzaj>
    <derivirana_varijabla naziv="DomainObject.Predmet.StecajniUpraviteljiListAddressOIB_1">
      <item>Marko Milošević, OIB 05183008196, Lovinčićeva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rujna 2021.</izvorni_sadrzaj>
    <derivirana_varijabla naziv="DomainObject.Predmet.DatumPocetkaProcesa_1">15.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4C8C9D-7A55-4F80-A5C7-CA89AFA3DEB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87</properties:Words>
  <properties:Characters>502</properties:Characters>
  <properties:Lines>27</properties:Lines>
  <properties:Paragraphs>14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2022-07-13T09:37:00Z</dcterms:created>
  <dc:creator>wsadmin</dc:creator>
  <cp:lastModifiedBy>Ante Rubelj</cp:lastModifiedBy>
  <cp:lastPrinted>2022-07-13T09:38:00Z</cp:lastPrinted>
  <dcterms:modified xmlns:xsi="http://www.w3.org/2001/XMLSchema-instance" xsi:type="dcterms:W3CDTF">2022-07-14T05:53:00Z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St-562/2021-48 / Zapisnik - Izvještajno ročište (1St-562-21 -  - IZVJEŠTAJNO ROČIŠTE - - 13.7.22.docx)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